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730" w:rsidRPr="00516466" w:rsidRDefault="00350730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350730" w:rsidRPr="00516466" w:rsidRDefault="00350730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350730" w:rsidRDefault="00350730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50730" w:rsidRPr="00516466" w:rsidRDefault="00350730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50730" w:rsidRDefault="00350730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350730" w:rsidRPr="000B10FA" w:rsidRDefault="00350730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Янко Андонов Чолаков</w:t>
      </w:r>
    </w:p>
    <w:p w:rsidR="00350730" w:rsidRPr="001F4F05" w:rsidRDefault="00350730" w:rsidP="006969CB">
      <w:pPr>
        <w:ind w:right="24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гр. Сопот</w:t>
      </w:r>
    </w:p>
    <w:p w:rsidR="00350730" w:rsidRDefault="00350730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350730" w:rsidRDefault="00350730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Хисаря</w:t>
      </w:r>
    </w:p>
    <w:p w:rsidR="00350730" w:rsidRDefault="00350730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Михилци</w:t>
      </w:r>
    </w:p>
    <w:p w:rsidR="00350730" w:rsidRPr="00390362" w:rsidRDefault="00350730" w:rsidP="006C0EC4">
      <w:pPr>
        <w:ind w:right="240"/>
        <w:jc w:val="both"/>
        <w:rPr>
          <w:rFonts w:ascii="Verdana" w:hAnsi="Verdana"/>
          <w:b/>
          <w:color w:val="999999"/>
          <w:lang w:val="ru-RU"/>
        </w:rPr>
      </w:pPr>
      <w:r w:rsidRPr="00390362">
        <w:rPr>
          <w:rFonts w:ascii="Verdana" w:hAnsi="Verdana"/>
          <w:b/>
          <w:color w:val="999999"/>
          <w:lang w:val="ru-RU"/>
        </w:rPr>
        <w:t>БД ИБР гр. Пловдив</w:t>
      </w:r>
    </w:p>
    <w:p w:rsidR="00350730" w:rsidRDefault="00350730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350730" w:rsidRPr="00516466" w:rsidRDefault="00350730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350730" w:rsidRDefault="00350730" w:rsidP="00DB2286">
      <w:pPr>
        <w:jc w:val="both"/>
        <w:rPr>
          <w:rFonts w:ascii="Verdana" w:hAnsi="Verdana"/>
          <w:lang w:val="bg-BG"/>
        </w:rPr>
      </w:pPr>
      <w:r w:rsidRPr="00E26D9C">
        <w:rPr>
          <w:rFonts w:ascii="Verdana" w:hAnsi="Verdana"/>
          <w:b/>
          <w:lang w:val="ru-RU"/>
        </w:rPr>
        <w:t>Относно: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ОВОС-1</w:t>
      </w:r>
      <w:r>
        <w:rPr>
          <w:rFonts w:ascii="Verdana" w:hAnsi="Verdana"/>
          <w:bCs/>
          <w:lang w:val="bg-BG"/>
        </w:rPr>
        <w:t>264</w:t>
      </w:r>
      <w:r w:rsidRPr="00E26D9C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29</w:t>
      </w:r>
      <w:r w:rsidRPr="00E26D9C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8</w:t>
      </w:r>
      <w:r w:rsidRPr="00E26D9C">
        <w:rPr>
          <w:rFonts w:ascii="Verdana" w:hAnsi="Verdana"/>
          <w:bCs/>
          <w:lang w:val="bg-BG"/>
        </w:rPr>
        <w:t>.2013 г.</w:t>
      </w:r>
      <w:r w:rsidRPr="00E26D9C">
        <w:rPr>
          <w:rFonts w:ascii="Verdana" w:hAnsi="Verdana"/>
          <w:lang w:val="ru-RU"/>
        </w:rPr>
        <w:t xml:space="preserve">  за инвестиционно предложение /ИП/</w:t>
      </w:r>
      <w:r w:rsidRPr="00E26D9C">
        <w:rPr>
          <w:rStyle w:val="BodyTextChar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„Изграждане на два броя стопански сгради- за отглеждане на около 100 броя телета и за обслужващ персонал“  </w:t>
      </w:r>
      <w:r w:rsidRPr="00DB2286">
        <w:rPr>
          <w:rFonts w:ascii="Verdana" w:hAnsi="Verdana"/>
          <w:lang w:val="bg-BG"/>
        </w:rPr>
        <w:t>в имот</w:t>
      </w:r>
      <w:r>
        <w:rPr>
          <w:rFonts w:ascii="Verdana" w:hAnsi="Verdana"/>
          <w:lang w:val="bg-BG"/>
        </w:rPr>
        <w:t xml:space="preserve"> № 173003,</w:t>
      </w:r>
      <w:r w:rsidRPr="00DB228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с. Михилци, община Хисаря.</w:t>
      </w:r>
    </w:p>
    <w:p w:rsidR="00350730" w:rsidRPr="00DB2286" w:rsidRDefault="00350730" w:rsidP="00DB2286">
      <w:pPr>
        <w:jc w:val="both"/>
        <w:rPr>
          <w:rFonts w:ascii="Verdana" w:hAnsi="Verdana"/>
          <w:bCs/>
          <w:lang w:val="ru-RU"/>
        </w:rPr>
      </w:pPr>
    </w:p>
    <w:p w:rsidR="00350730" w:rsidRDefault="00350730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г-н Чолаков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350730" w:rsidRPr="00516466" w:rsidRDefault="00350730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350730" w:rsidRPr="00516466" w:rsidRDefault="00350730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350730" w:rsidRPr="00516466" w:rsidRDefault="00350730" w:rsidP="00C47F12">
      <w:pPr>
        <w:spacing w:before="120"/>
        <w:ind w:right="282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50730" w:rsidRPr="00516466" w:rsidRDefault="00350730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1, буква </w:t>
      </w:r>
      <w:r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350730" w:rsidRPr="00516466" w:rsidRDefault="00350730" w:rsidP="00C47F12">
      <w:pPr>
        <w:pStyle w:val="BodyText"/>
        <w:tabs>
          <w:tab w:val="left" w:pos="9498"/>
        </w:tabs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„Хисаря“ и с. Михилци.</w:t>
      </w:r>
    </w:p>
    <w:p w:rsidR="00350730" w:rsidRPr="00516466" w:rsidRDefault="00350730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350730" w:rsidRPr="00516466" w:rsidRDefault="00350730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350730" w:rsidRPr="00516466" w:rsidRDefault="00350730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350730" w:rsidRPr="00516466" w:rsidRDefault="00350730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350730" w:rsidRPr="00516466" w:rsidRDefault="00350730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350730" w:rsidRPr="00516466" w:rsidRDefault="00350730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350730" w:rsidRPr="00516466" w:rsidRDefault="00350730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50730" w:rsidRPr="00BD3E37" w:rsidRDefault="00350730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0000429 „Река Стряма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350730" w:rsidRPr="00516466" w:rsidRDefault="00350730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350730" w:rsidRPr="00516466" w:rsidRDefault="00350730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350730" w:rsidRPr="00516466" w:rsidRDefault="00350730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350730" w:rsidRPr="00516466" w:rsidRDefault="00350730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350730" w:rsidRPr="00516466" w:rsidRDefault="0035073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50730" w:rsidRPr="00516466" w:rsidRDefault="0035073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50730" w:rsidRDefault="00350730" w:rsidP="00516466">
      <w:pPr>
        <w:ind w:right="566"/>
        <w:jc w:val="both"/>
        <w:rPr>
          <w:rFonts w:ascii="Verdana" w:hAnsi="Verdana"/>
          <w:lang w:val="ru-RU"/>
        </w:rPr>
      </w:pPr>
    </w:p>
    <w:p w:rsidR="00350730" w:rsidRDefault="00350730" w:rsidP="00516466">
      <w:pPr>
        <w:ind w:right="566"/>
        <w:jc w:val="both"/>
        <w:rPr>
          <w:rFonts w:ascii="Verdana" w:hAnsi="Verdana"/>
          <w:lang w:val="ru-RU"/>
        </w:rPr>
      </w:pPr>
    </w:p>
    <w:p w:rsidR="00350730" w:rsidRPr="00516466" w:rsidRDefault="00350730" w:rsidP="00516466">
      <w:pPr>
        <w:ind w:right="566"/>
        <w:jc w:val="both"/>
        <w:rPr>
          <w:rFonts w:ascii="Verdana" w:hAnsi="Verdana"/>
          <w:lang w:val="ru-RU"/>
        </w:rPr>
      </w:pPr>
    </w:p>
    <w:p w:rsidR="00350730" w:rsidRPr="00516466" w:rsidRDefault="00350730" w:rsidP="006C0EC4">
      <w:pPr>
        <w:ind w:right="240"/>
        <w:jc w:val="both"/>
        <w:rPr>
          <w:rFonts w:ascii="Verdana" w:hAnsi="Verdana"/>
          <w:lang w:val="ru-RU"/>
        </w:rPr>
      </w:pPr>
    </w:p>
    <w:p w:rsidR="00350730" w:rsidRDefault="00350730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50730" w:rsidRDefault="00350730" w:rsidP="001C479F">
      <w:pPr>
        <w:jc w:val="both"/>
        <w:rPr>
          <w:rFonts w:ascii="Verdana" w:hAnsi="Verdana"/>
          <w:b/>
          <w:lang w:val="ru-RU"/>
        </w:rPr>
      </w:pPr>
    </w:p>
    <w:p w:rsidR="00350730" w:rsidRDefault="00350730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350730" w:rsidRDefault="00350730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350730" w:rsidRPr="00D31B84" w:rsidRDefault="00350730" w:rsidP="00C47F1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sectPr w:rsidR="00350730" w:rsidRPr="00D31B84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730" w:rsidRDefault="00350730">
      <w:r>
        <w:separator/>
      </w:r>
    </w:p>
  </w:endnote>
  <w:endnote w:type="continuationSeparator" w:id="0">
    <w:p w:rsidR="00350730" w:rsidRDefault="00350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730" w:rsidRDefault="00350730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350730" w:rsidRDefault="00350730" w:rsidP="0022049F">
                <w:pPr>
                  <w:jc w:val="both"/>
                </w:pPr>
                <w:r w:rsidRPr="00237DD2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50730" w:rsidRPr="009463AE" w:rsidRDefault="00350730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50730" w:rsidRDefault="00350730" w:rsidP="0022049F">
    <w:pPr>
      <w:pStyle w:val="Footer"/>
      <w:jc w:val="center"/>
      <w:rPr>
        <w:lang w:val="bg-BG"/>
      </w:rPr>
    </w:pPr>
  </w:p>
  <w:p w:rsidR="00350730" w:rsidRPr="009463AE" w:rsidRDefault="00350730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730" w:rsidRDefault="00350730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350730" w:rsidRDefault="00350730" w:rsidP="0022049F">
                <w:pPr>
                  <w:jc w:val="both"/>
                </w:pPr>
                <w:r w:rsidRPr="00237DD2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50730" w:rsidRPr="009463AE" w:rsidRDefault="00350730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50730" w:rsidRDefault="00350730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730" w:rsidRDefault="00350730">
      <w:r>
        <w:separator/>
      </w:r>
    </w:p>
  </w:footnote>
  <w:footnote w:type="continuationSeparator" w:id="0">
    <w:p w:rsidR="00350730" w:rsidRDefault="003507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730" w:rsidRPr="005B69F7" w:rsidRDefault="00350730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350730" w:rsidRPr="005B69F7" w:rsidRDefault="00350730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50730" w:rsidRPr="003106F6" w:rsidRDefault="00350730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3e-5mm;mso-wrap-distance-bottom:-3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50730" w:rsidRPr="00ED1377" w:rsidRDefault="00350730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843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4386"/>
    <w:rsid w:val="00075A14"/>
    <w:rsid w:val="000775A9"/>
    <w:rsid w:val="00084119"/>
    <w:rsid w:val="0008435F"/>
    <w:rsid w:val="000904AF"/>
    <w:rsid w:val="000918BA"/>
    <w:rsid w:val="000931B0"/>
    <w:rsid w:val="000A4ED5"/>
    <w:rsid w:val="000B10FA"/>
    <w:rsid w:val="000B24C3"/>
    <w:rsid w:val="000C53C0"/>
    <w:rsid w:val="000C5FF0"/>
    <w:rsid w:val="000C6791"/>
    <w:rsid w:val="000D502A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21CAC"/>
    <w:rsid w:val="00123E51"/>
    <w:rsid w:val="00125FBE"/>
    <w:rsid w:val="00127630"/>
    <w:rsid w:val="00132E7B"/>
    <w:rsid w:val="00134AB7"/>
    <w:rsid w:val="00135F0F"/>
    <w:rsid w:val="00137163"/>
    <w:rsid w:val="00141A05"/>
    <w:rsid w:val="00143DAE"/>
    <w:rsid w:val="00160902"/>
    <w:rsid w:val="0016429C"/>
    <w:rsid w:val="00165CFE"/>
    <w:rsid w:val="00165EDB"/>
    <w:rsid w:val="00166CC1"/>
    <w:rsid w:val="001677A0"/>
    <w:rsid w:val="00170586"/>
    <w:rsid w:val="00171D14"/>
    <w:rsid w:val="0017213D"/>
    <w:rsid w:val="00172303"/>
    <w:rsid w:val="0017316E"/>
    <w:rsid w:val="00173EF0"/>
    <w:rsid w:val="0018423C"/>
    <w:rsid w:val="00184B56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1725"/>
    <w:rsid w:val="001B63D6"/>
    <w:rsid w:val="001B7C2E"/>
    <w:rsid w:val="001C1376"/>
    <w:rsid w:val="001C22B3"/>
    <w:rsid w:val="001C3303"/>
    <w:rsid w:val="001C479F"/>
    <w:rsid w:val="001C6B0C"/>
    <w:rsid w:val="001D092E"/>
    <w:rsid w:val="001D2E90"/>
    <w:rsid w:val="001D421D"/>
    <w:rsid w:val="001E121D"/>
    <w:rsid w:val="001E1D29"/>
    <w:rsid w:val="001E2879"/>
    <w:rsid w:val="001E2CB3"/>
    <w:rsid w:val="001E7413"/>
    <w:rsid w:val="001F4F05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37DD2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83C26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46F7F"/>
    <w:rsid w:val="00350730"/>
    <w:rsid w:val="00357DB5"/>
    <w:rsid w:val="00360A71"/>
    <w:rsid w:val="00364678"/>
    <w:rsid w:val="00364C31"/>
    <w:rsid w:val="00366F76"/>
    <w:rsid w:val="00366FD4"/>
    <w:rsid w:val="00373228"/>
    <w:rsid w:val="003757BF"/>
    <w:rsid w:val="003805FE"/>
    <w:rsid w:val="00380A9B"/>
    <w:rsid w:val="00383E59"/>
    <w:rsid w:val="00390362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409D"/>
    <w:rsid w:val="003D6E19"/>
    <w:rsid w:val="003D7F63"/>
    <w:rsid w:val="003F1CD1"/>
    <w:rsid w:val="003F1E81"/>
    <w:rsid w:val="004003DA"/>
    <w:rsid w:val="00402A70"/>
    <w:rsid w:val="004047AB"/>
    <w:rsid w:val="0040555F"/>
    <w:rsid w:val="004073E5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3A1F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36C01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5D54"/>
    <w:rsid w:val="005A3489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16D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8BA"/>
    <w:rsid w:val="00756A30"/>
    <w:rsid w:val="007579A4"/>
    <w:rsid w:val="00760221"/>
    <w:rsid w:val="007612C5"/>
    <w:rsid w:val="00765A8D"/>
    <w:rsid w:val="00770F1E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06722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07DA9"/>
    <w:rsid w:val="00911609"/>
    <w:rsid w:val="00912A31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4D4E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4DD5"/>
    <w:rsid w:val="00AF5670"/>
    <w:rsid w:val="00AF6C55"/>
    <w:rsid w:val="00AF7488"/>
    <w:rsid w:val="00B0028D"/>
    <w:rsid w:val="00B03AAA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522F0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C644D"/>
    <w:rsid w:val="00BD3201"/>
    <w:rsid w:val="00BD3E37"/>
    <w:rsid w:val="00BD6F32"/>
    <w:rsid w:val="00BE007A"/>
    <w:rsid w:val="00BE468C"/>
    <w:rsid w:val="00BE62AF"/>
    <w:rsid w:val="00BF0ADD"/>
    <w:rsid w:val="00BF492B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47F12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1EE8"/>
    <w:rsid w:val="00CB626F"/>
    <w:rsid w:val="00CB6881"/>
    <w:rsid w:val="00CB7517"/>
    <w:rsid w:val="00CB7EF4"/>
    <w:rsid w:val="00CC0552"/>
    <w:rsid w:val="00CC1BA9"/>
    <w:rsid w:val="00CC55D4"/>
    <w:rsid w:val="00CD413E"/>
    <w:rsid w:val="00CD6886"/>
    <w:rsid w:val="00CE04E3"/>
    <w:rsid w:val="00CE6258"/>
    <w:rsid w:val="00CF0BA6"/>
    <w:rsid w:val="00CF0F2D"/>
    <w:rsid w:val="00CF2178"/>
    <w:rsid w:val="00CF6C31"/>
    <w:rsid w:val="00CF6DFC"/>
    <w:rsid w:val="00D00DA5"/>
    <w:rsid w:val="00D00DAD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286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1675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C647F"/>
    <w:rsid w:val="00ED1377"/>
    <w:rsid w:val="00ED7603"/>
    <w:rsid w:val="00ED7AC0"/>
    <w:rsid w:val="00EE26A5"/>
    <w:rsid w:val="00EF03B0"/>
    <w:rsid w:val="00F002F3"/>
    <w:rsid w:val="00F05757"/>
    <w:rsid w:val="00F141F3"/>
    <w:rsid w:val="00F14A10"/>
    <w:rsid w:val="00F1616A"/>
    <w:rsid w:val="00F1623D"/>
    <w:rsid w:val="00F206D9"/>
    <w:rsid w:val="00F21202"/>
    <w:rsid w:val="00F21E58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67082"/>
    <w:rsid w:val="00F74AA2"/>
    <w:rsid w:val="00F75B71"/>
    <w:rsid w:val="00F75D6C"/>
    <w:rsid w:val="00F94B8F"/>
    <w:rsid w:val="00F9661A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basedOn w:val="DefaultParagraphFont"/>
    <w:uiPriority w:val="99"/>
    <w:rsid w:val="00912A31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34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6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6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602</Words>
  <Characters>3438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12</cp:revision>
  <cp:lastPrinted>2013-10-08T07:44:00Z</cp:lastPrinted>
  <dcterms:created xsi:type="dcterms:W3CDTF">2013-10-08T07:21:00Z</dcterms:created>
  <dcterms:modified xsi:type="dcterms:W3CDTF">2013-10-08T07:46:00Z</dcterms:modified>
</cp:coreProperties>
</file>