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652" w:rsidRPr="00516466" w:rsidRDefault="006F3652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6F3652" w:rsidRPr="00516466" w:rsidRDefault="006F3652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6F3652" w:rsidRDefault="006F3652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6F3652" w:rsidRPr="00516466" w:rsidRDefault="006F3652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6F3652" w:rsidRDefault="006F3652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6F3652" w:rsidRPr="00516466" w:rsidRDefault="006F3652" w:rsidP="006C0EC4">
      <w:pPr>
        <w:pStyle w:val="Subtitle"/>
        <w:ind w:right="24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ЗП Калоян Валентинов Кънчев</w:t>
      </w:r>
    </w:p>
    <w:p w:rsidR="006F3652" w:rsidRPr="002109FE" w:rsidRDefault="006F3652" w:rsidP="006C0EC4">
      <w:pPr>
        <w:ind w:right="240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гр. Пловдив</w:t>
      </w:r>
    </w:p>
    <w:p w:rsidR="006F3652" w:rsidRDefault="006F3652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6F3652" w:rsidRDefault="006F3652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Марица</w:t>
      </w:r>
    </w:p>
    <w:p w:rsidR="006F3652" w:rsidRDefault="006F3652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Кмета на с. Калековец</w:t>
      </w:r>
    </w:p>
    <w:p w:rsidR="006F3652" w:rsidRPr="00CB7517" w:rsidRDefault="006F3652" w:rsidP="006C0EC4">
      <w:pPr>
        <w:ind w:right="240"/>
        <w:jc w:val="both"/>
        <w:rPr>
          <w:rFonts w:ascii="Verdana" w:hAnsi="Verdana"/>
          <w:b/>
          <w:color w:val="808080"/>
          <w:lang w:val="ru-RU"/>
        </w:rPr>
      </w:pPr>
      <w:r w:rsidRPr="00CB7517">
        <w:rPr>
          <w:rFonts w:ascii="Verdana" w:hAnsi="Verdana"/>
          <w:b/>
          <w:color w:val="808080"/>
          <w:lang w:val="ru-RU"/>
        </w:rPr>
        <w:t>БД ИБР гр. Пловдив</w:t>
      </w:r>
    </w:p>
    <w:p w:rsidR="006F3652" w:rsidRDefault="006F3652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6F3652" w:rsidRPr="00516466" w:rsidRDefault="006F3652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6F3652" w:rsidRPr="00516466" w:rsidRDefault="006F3652" w:rsidP="005F57CB">
      <w:pPr>
        <w:pStyle w:val="BodyTextIndent"/>
        <w:ind w:left="0"/>
        <w:jc w:val="both"/>
        <w:rPr>
          <w:rFonts w:ascii="Verdana" w:hAnsi="Verdana"/>
        </w:rPr>
      </w:pPr>
      <w:r w:rsidRPr="00516466">
        <w:rPr>
          <w:rFonts w:ascii="Verdana" w:hAnsi="Verdana"/>
          <w:b/>
          <w:lang w:val="ru-RU"/>
        </w:rPr>
        <w:t>Относно:</w:t>
      </w:r>
      <w:r w:rsidRPr="00516466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ОВОС-1184</w:t>
      </w:r>
      <w:r w:rsidRPr="00516466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30</w:t>
      </w:r>
      <w:r w:rsidRPr="00516466">
        <w:rPr>
          <w:rFonts w:ascii="Verdana" w:hAnsi="Verdana"/>
          <w:bCs/>
          <w:lang w:val="bg-BG"/>
        </w:rPr>
        <w:t>.07.2013 г.</w:t>
      </w:r>
      <w:r w:rsidRPr="00516466">
        <w:rPr>
          <w:rFonts w:ascii="Verdana" w:hAnsi="Verdana"/>
          <w:lang w:val="ru-RU"/>
        </w:rPr>
        <w:t xml:space="preserve">  за инвестиционно предложение /ИП/</w:t>
      </w:r>
      <w:r w:rsidRPr="00516466">
        <w:rPr>
          <w:rStyle w:val="BodyTextChar"/>
          <w:rFonts w:ascii="Verdana" w:hAnsi="Verdana"/>
        </w:rPr>
        <w:t>:</w:t>
      </w:r>
      <w:r w:rsidRPr="00516466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Създаване на биологична овощна градина- ябълки с капково напояване</w:t>
      </w:r>
      <w:r w:rsidRPr="00555E33">
        <w:rPr>
          <w:rFonts w:ascii="Verdana" w:hAnsi="Verdana"/>
          <w:b/>
          <w:lang w:val="bg-BG"/>
        </w:rPr>
        <w:t>”</w:t>
      </w:r>
      <w:r w:rsidRPr="00555E33">
        <w:rPr>
          <w:rFonts w:ascii="Verdana" w:hAnsi="Verdana"/>
        </w:rPr>
        <w:t xml:space="preserve"> </w:t>
      </w:r>
      <w:r w:rsidRPr="00555E33">
        <w:rPr>
          <w:rFonts w:ascii="Verdana" w:hAnsi="Verdana"/>
          <w:lang w:val="bg-BG"/>
        </w:rPr>
        <w:t xml:space="preserve"> </w:t>
      </w:r>
      <w:r w:rsidRPr="00555E33">
        <w:rPr>
          <w:rFonts w:ascii="Verdana" w:hAnsi="Verdana"/>
          <w:lang w:eastAsia="bg-BG"/>
        </w:rPr>
        <w:t xml:space="preserve">в </w:t>
      </w:r>
      <w:r>
        <w:rPr>
          <w:rFonts w:ascii="Verdana" w:hAnsi="Verdana"/>
          <w:lang w:val="bg-BG" w:eastAsia="bg-BG"/>
        </w:rPr>
        <w:t>имоти №№ 35300.3.116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35300.3.117,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35300.3.118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35300.3.33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35300.3.44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35300.3.45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35300.3.147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35300.3.11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35300.3.34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35300.3.43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35300.3.22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35300.3.26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35300.3.159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35300.3.160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35300.3.138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35300.3.139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35300.3.124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35300.3.123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35300.3.50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35300.3.95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35300.3.96</w:t>
      </w:r>
      <w:r>
        <w:rPr>
          <w:rFonts w:ascii="Verdana" w:hAnsi="Verdana"/>
          <w:lang w:val="bg-BG"/>
        </w:rPr>
        <w:t>,</w:t>
      </w:r>
      <w:r w:rsidRPr="00EA32F7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35300.3.87</w:t>
      </w:r>
      <w:r>
        <w:rPr>
          <w:rFonts w:ascii="Verdana" w:hAnsi="Verdana"/>
          <w:lang w:val="bg-BG"/>
        </w:rPr>
        <w:t>, землище на с. Калековец, община Марица.</w:t>
      </w:r>
      <w:r w:rsidRPr="00476CD6">
        <w:rPr>
          <w:lang w:val="bg-BG"/>
        </w:rPr>
        <w:t xml:space="preserve"> </w:t>
      </w:r>
    </w:p>
    <w:p w:rsidR="006F3652" w:rsidRDefault="006F3652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6F3652" w:rsidRDefault="006F3652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6F3652" w:rsidRPr="00516466" w:rsidRDefault="006F3652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6F3652" w:rsidRPr="00516466" w:rsidRDefault="006F3652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6F3652" w:rsidRPr="00516466" w:rsidRDefault="006F3652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F3652" w:rsidRPr="00516466" w:rsidRDefault="006F3652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6F3652" w:rsidRPr="00516466" w:rsidRDefault="006F3652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Кмет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Марица и с. Калековец</w:t>
      </w:r>
      <w:r>
        <w:rPr>
          <w:rFonts w:ascii="Verdana" w:hAnsi="Verdana"/>
          <w:bCs/>
        </w:rPr>
        <w:t>.</w:t>
      </w:r>
    </w:p>
    <w:p w:rsidR="006F3652" w:rsidRPr="00516466" w:rsidRDefault="006F3652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6F3652" w:rsidRPr="00516466" w:rsidRDefault="006F3652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6F3652" w:rsidRPr="00516466" w:rsidRDefault="006F365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6F3652" w:rsidRPr="00516466" w:rsidRDefault="006F365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6F3652" w:rsidRPr="00516466" w:rsidRDefault="006F365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6F3652" w:rsidRPr="00516466" w:rsidRDefault="006F365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6F3652" w:rsidRPr="00516466" w:rsidRDefault="006F3652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F3652" w:rsidRPr="00BD3E37" w:rsidRDefault="006F365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 w:rsidRPr="00BD3E37">
        <w:rPr>
          <w:rFonts w:ascii="Verdana" w:hAnsi="Verdana"/>
          <w:b/>
          <w:lang w:val="ru-RU"/>
        </w:rPr>
        <w:t xml:space="preserve"> 0000429 „Река Стряма”. 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6F3652" w:rsidRPr="00516466" w:rsidRDefault="006F3652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6F3652" w:rsidRPr="00516466" w:rsidRDefault="006F365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6F3652" w:rsidRPr="00516466" w:rsidRDefault="006F365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6F3652" w:rsidRPr="00516466" w:rsidRDefault="006F3652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6F3652" w:rsidRPr="00516466" w:rsidRDefault="006F3652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F3652" w:rsidRPr="00516466" w:rsidRDefault="006F3652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F3652" w:rsidRDefault="006F3652" w:rsidP="00516466">
      <w:pPr>
        <w:ind w:right="566"/>
        <w:jc w:val="both"/>
        <w:rPr>
          <w:rFonts w:ascii="Verdana" w:hAnsi="Verdana"/>
          <w:lang w:val="ru-RU"/>
        </w:rPr>
      </w:pPr>
    </w:p>
    <w:p w:rsidR="006F3652" w:rsidRDefault="006F3652" w:rsidP="00516466">
      <w:pPr>
        <w:ind w:right="566"/>
        <w:jc w:val="both"/>
        <w:rPr>
          <w:rFonts w:ascii="Verdana" w:hAnsi="Verdana"/>
          <w:lang w:val="ru-RU"/>
        </w:rPr>
      </w:pPr>
    </w:p>
    <w:p w:rsidR="006F3652" w:rsidRPr="00516466" w:rsidRDefault="006F3652" w:rsidP="00516466">
      <w:pPr>
        <w:ind w:right="566"/>
        <w:jc w:val="both"/>
        <w:rPr>
          <w:rFonts w:ascii="Verdana" w:hAnsi="Verdana"/>
          <w:lang w:val="ru-RU"/>
        </w:rPr>
      </w:pPr>
    </w:p>
    <w:p w:rsidR="006F3652" w:rsidRPr="00516466" w:rsidRDefault="006F3652" w:rsidP="006C0EC4">
      <w:pPr>
        <w:ind w:right="240"/>
        <w:jc w:val="both"/>
        <w:rPr>
          <w:rFonts w:ascii="Verdana" w:hAnsi="Verdana"/>
          <w:lang w:val="ru-RU"/>
        </w:rPr>
      </w:pPr>
    </w:p>
    <w:p w:rsidR="006F3652" w:rsidRDefault="006F3652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F3652" w:rsidRDefault="006F3652" w:rsidP="001C479F">
      <w:pPr>
        <w:jc w:val="both"/>
        <w:rPr>
          <w:rFonts w:ascii="Verdana" w:hAnsi="Verdana"/>
          <w:b/>
          <w:lang w:val="ru-RU"/>
        </w:rPr>
      </w:pPr>
    </w:p>
    <w:p w:rsidR="006F3652" w:rsidRDefault="006F3652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F3652" w:rsidRDefault="006F3652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И. Д. Директор на  РИОСВ - Пловдив </w:t>
      </w:r>
    </w:p>
    <w:p w:rsidR="006F3652" w:rsidRPr="00516466" w:rsidRDefault="006F3652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6F3652" w:rsidRPr="00516466" w:rsidRDefault="006F3652" w:rsidP="004E33EB">
      <w:pPr>
        <w:pStyle w:val="Footer"/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6F3652" w:rsidRPr="007C5D47" w:rsidRDefault="006F3652" w:rsidP="000F6A48">
      <w:pPr>
        <w:pStyle w:val="Footer"/>
        <w:ind w:left="-540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Cs/>
          <w:lang w:val="ru-RU"/>
        </w:rPr>
        <w:t xml:space="preserve">       </w:t>
      </w:r>
      <w:r>
        <w:rPr>
          <w:rFonts w:ascii="Verdana" w:hAnsi="Verdana"/>
          <w:bCs/>
        </w:rPr>
        <w:t xml:space="preserve">    </w:t>
      </w:r>
    </w:p>
    <w:sectPr w:rsidR="006F3652" w:rsidRPr="007C5D47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652" w:rsidRDefault="006F3652">
      <w:r>
        <w:separator/>
      </w:r>
    </w:p>
  </w:endnote>
  <w:endnote w:type="continuationSeparator" w:id="0">
    <w:p w:rsidR="006F3652" w:rsidRDefault="006F3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652" w:rsidRDefault="006F365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6F3652" w:rsidRDefault="006F3652" w:rsidP="0022049F">
                <w:pPr>
                  <w:jc w:val="both"/>
                </w:pPr>
                <w:r w:rsidRPr="00866EC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3652" w:rsidRPr="009463AE" w:rsidRDefault="006F365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F3652" w:rsidRDefault="006F3652" w:rsidP="0022049F">
    <w:pPr>
      <w:pStyle w:val="Footer"/>
      <w:jc w:val="center"/>
      <w:rPr>
        <w:lang w:val="bg-BG"/>
      </w:rPr>
    </w:pPr>
  </w:p>
  <w:p w:rsidR="006F3652" w:rsidRPr="009463AE" w:rsidRDefault="006F3652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652" w:rsidRDefault="006F365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6F3652" w:rsidRDefault="006F3652" w:rsidP="0022049F">
                <w:pPr>
                  <w:jc w:val="both"/>
                </w:pPr>
                <w:r w:rsidRPr="00866EC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3652" w:rsidRPr="009463AE" w:rsidRDefault="006F365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F3652" w:rsidRDefault="006F3652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652" w:rsidRDefault="006F3652">
      <w:r>
        <w:separator/>
      </w:r>
    </w:p>
  </w:footnote>
  <w:footnote w:type="continuationSeparator" w:id="0">
    <w:p w:rsidR="006F3652" w:rsidRDefault="006F36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652" w:rsidRPr="005B69F7" w:rsidRDefault="006F3652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6F3652" w:rsidRPr="005B69F7" w:rsidRDefault="006F3652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3652" w:rsidRPr="003106F6" w:rsidRDefault="006F3652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3652" w:rsidRPr="00ED1377" w:rsidRDefault="006F3652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F4E"/>
    <w:rsid w:val="000039A4"/>
    <w:rsid w:val="00007201"/>
    <w:rsid w:val="00007B61"/>
    <w:rsid w:val="000100FD"/>
    <w:rsid w:val="00024F2D"/>
    <w:rsid w:val="00027681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4297"/>
    <w:rsid w:val="00066F4E"/>
    <w:rsid w:val="00070191"/>
    <w:rsid w:val="00072B70"/>
    <w:rsid w:val="000775A9"/>
    <w:rsid w:val="00084119"/>
    <w:rsid w:val="0008435F"/>
    <w:rsid w:val="000904AF"/>
    <w:rsid w:val="000931B0"/>
    <w:rsid w:val="000A4ED5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7766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3303"/>
    <w:rsid w:val="001C479F"/>
    <w:rsid w:val="001D2E90"/>
    <w:rsid w:val="001E121D"/>
    <w:rsid w:val="001E1D29"/>
    <w:rsid w:val="001E2879"/>
    <w:rsid w:val="001E2CB3"/>
    <w:rsid w:val="001E7413"/>
    <w:rsid w:val="0020273B"/>
    <w:rsid w:val="00203694"/>
    <w:rsid w:val="002109FE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40DF"/>
    <w:rsid w:val="002A780C"/>
    <w:rsid w:val="002A7C03"/>
    <w:rsid w:val="002A7C06"/>
    <w:rsid w:val="002B02B2"/>
    <w:rsid w:val="002B5A09"/>
    <w:rsid w:val="002C24D4"/>
    <w:rsid w:val="002C2B66"/>
    <w:rsid w:val="002C715F"/>
    <w:rsid w:val="002D00E0"/>
    <w:rsid w:val="002D0348"/>
    <w:rsid w:val="002D2A56"/>
    <w:rsid w:val="002D59FE"/>
    <w:rsid w:val="002D716C"/>
    <w:rsid w:val="002E4040"/>
    <w:rsid w:val="002F64C5"/>
    <w:rsid w:val="003049B9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61A5"/>
    <w:rsid w:val="003A7704"/>
    <w:rsid w:val="003B060C"/>
    <w:rsid w:val="003B13CA"/>
    <w:rsid w:val="003B3F19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25B06"/>
    <w:rsid w:val="00433B0C"/>
    <w:rsid w:val="0044287A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81643"/>
    <w:rsid w:val="00591DB7"/>
    <w:rsid w:val="0059271F"/>
    <w:rsid w:val="005A429E"/>
    <w:rsid w:val="005B0975"/>
    <w:rsid w:val="005B69F7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111D9"/>
    <w:rsid w:val="00617E82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C0EC4"/>
    <w:rsid w:val="006C4781"/>
    <w:rsid w:val="006C49D7"/>
    <w:rsid w:val="006D09FC"/>
    <w:rsid w:val="006D1C91"/>
    <w:rsid w:val="006D7701"/>
    <w:rsid w:val="006E28CD"/>
    <w:rsid w:val="006E68BC"/>
    <w:rsid w:val="006E7EF5"/>
    <w:rsid w:val="006F27D9"/>
    <w:rsid w:val="006F3652"/>
    <w:rsid w:val="006F638C"/>
    <w:rsid w:val="00700808"/>
    <w:rsid w:val="00702AA5"/>
    <w:rsid w:val="0070397E"/>
    <w:rsid w:val="00705C3B"/>
    <w:rsid w:val="00711E7A"/>
    <w:rsid w:val="00732774"/>
    <w:rsid w:val="00737C2D"/>
    <w:rsid w:val="007414C0"/>
    <w:rsid w:val="00747E3A"/>
    <w:rsid w:val="007513EC"/>
    <w:rsid w:val="007521B3"/>
    <w:rsid w:val="00756A30"/>
    <w:rsid w:val="00760221"/>
    <w:rsid w:val="007612C5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4353"/>
    <w:rsid w:val="007B4A8B"/>
    <w:rsid w:val="007C4B83"/>
    <w:rsid w:val="007C5D47"/>
    <w:rsid w:val="007D13F0"/>
    <w:rsid w:val="007D4FF0"/>
    <w:rsid w:val="007F2931"/>
    <w:rsid w:val="007F4657"/>
    <w:rsid w:val="00814156"/>
    <w:rsid w:val="00814558"/>
    <w:rsid w:val="00815FC9"/>
    <w:rsid w:val="00817645"/>
    <w:rsid w:val="00824886"/>
    <w:rsid w:val="00830149"/>
    <w:rsid w:val="00840A15"/>
    <w:rsid w:val="00841E6D"/>
    <w:rsid w:val="00843D6F"/>
    <w:rsid w:val="00847E91"/>
    <w:rsid w:val="0085724E"/>
    <w:rsid w:val="0086143B"/>
    <w:rsid w:val="00866ECC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63AE"/>
    <w:rsid w:val="009565A3"/>
    <w:rsid w:val="00956C66"/>
    <w:rsid w:val="009659B1"/>
    <w:rsid w:val="00973665"/>
    <w:rsid w:val="009750DB"/>
    <w:rsid w:val="00987705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60B8"/>
    <w:rsid w:val="00AB4F09"/>
    <w:rsid w:val="00AB6D29"/>
    <w:rsid w:val="00AB7547"/>
    <w:rsid w:val="00AC0CF8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2AEE"/>
    <w:rsid w:val="00B14E2C"/>
    <w:rsid w:val="00B1502C"/>
    <w:rsid w:val="00B200EC"/>
    <w:rsid w:val="00B307F2"/>
    <w:rsid w:val="00B33098"/>
    <w:rsid w:val="00B36B8A"/>
    <w:rsid w:val="00B42121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468C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5676E"/>
    <w:rsid w:val="00C612F3"/>
    <w:rsid w:val="00C637B0"/>
    <w:rsid w:val="00C64835"/>
    <w:rsid w:val="00C66096"/>
    <w:rsid w:val="00C6711F"/>
    <w:rsid w:val="00C73DDF"/>
    <w:rsid w:val="00C760B3"/>
    <w:rsid w:val="00C77159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4CD8"/>
    <w:rsid w:val="00D450FA"/>
    <w:rsid w:val="00D57BBF"/>
    <w:rsid w:val="00D57F58"/>
    <w:rsid w:val="00D643B5"/>
    <w:rsid w:val="00D70732"/>
    <w:rsid w:val="00D711A6"/>
    <w:rsid w:val="00D76D3A"/>
    <w:rsid w:val="00D77ABA"/>
    <w:rsid w:val="00D8478C"/>
    <w:rsid w:val="00D87EDE"/>
    <w:rsid w:val="00D90E42"/>
    <w:rsid w:val="00DA011B"/>
    <w:rsid w:val="00DA0393"/>
    <w:rsid w:val="00DA42EA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E7566"/>
    <w:rsid w:val="00DF5854"/>
    <w:rsid w:val="00DF6676"/>
    <w:rsid w:val="00DF7B9C"/>
    <w:rsid w:val="00E047DB"/>
    <w:rsid w:val="00E152B3"/>
    <w:rsid w:val="00E21862"/>
    <w:rsid w:val="00E3126A"/>
    <w:rsid w:val="00E41A03"/>
    <w:rsid w:val="00E41CC6"/>
    <w:rsid w:val="00E41D0D"/>
    <w:rsid w:val="00E42572"/>
    <w:rsid w:val="00E5025C"/>
    <w:rsid w:val="00E51FB3"/>
    <w:rsid w:val="00E5591A"/>
    <w:rsid w:val="00E604EE"/>
    <w:rsid w:val="00E75868"/>
    <w:rsid w:val="00E75BF3"/>
    <w:rsid w:val="00E77288"/>
    <w:rsid w:val="00E84219"/>
    <w:rsid w:val="00E95C8D"/>
    <w:rsid w:val="00E97186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EF72A1"/>
    <w:rsid w:val="00F05757"/>
    <w:rsid w:val="00F141F3"/>
    <w:rsid w:val="00F14A10"/>
    <w:rsid w:val="00F1616A"/>
    <w:rsid w:val="00F206D9"/>
    <w:rsid w:val="00F21202"/>
    <w:rsid w:val="00F23BB6"/>
    <w:rsid w:val="00F25E0D"/>
    <w:rsid w:val="00F334CC"/>
    <w:rsid w:val="00F360F2"/>
    <w:rsid w:val="00F4519A"/>
    <w:rsid w:val="00F601E3"/>
    <w:rsid w:val="00F6298A"/>
    <w:rsid w:val="00F64EE1"/>
    <w:rsid w:val="00F74AA2"/>
    <w:rsid w:val="00F75B71"/>
    <w:rsid w:val="00F94B8F"/>
    <w:rsid w:val="00FA080C"/>
    <w:rsid w:val="00FB1A28"/>
    <w:rsid w:val="00FB4C34"/>
    <w:rsid w:val="00FC3ABA"/>
    <w:rsid w:val="00FC3E8D"/>
    <w:rsid w:val="00FC767E"/>
    <w:rsid w:val="00FD403A"/>
    <w:rsid w:val="00FD48E3"/>
    <w:rsid w:val="00FD7510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642</Words>
  <Characters>3663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Staneva</cp:lastModifiedBy>
  <cp:revision>15</cp:revision>
  <cp:lastPrinted>2013-07-19T11:03:00Z</cp:lastPrinted>
  <dcterms:created xsi:type="dcterms:W3CDTF">2013-08-09T10:46:00Z</dcterms:created>
  <dcterms:modified xsi:type="dcterms:W3CDTF">2013-08-12T07:30:00Z</dcterms:modified>
</cp:coreProperties>
</file>