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FC4" w:rsidRPr="00516466" w:rsidRDefault="001D0FC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D0FC4" w:rsidRPr="00516466" w:rsidRDefault="001D0FC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1D0FC4" w:rsidRDefault="001D0FC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D0FC4" w:rsidRPr="00516466" w:rsidRDefault="001D0FC4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D0FC4" w:rsidRPr="00516466" w:rsidRDefault="001D0FC4" w:rsidP="006C0EC4">
      <w:pPr>
        <w:pStyle w:val="Subtitle"/>
        <w:ind w:right="240"/>
        <w:rPr>
          <w:rFonts w:ascii="Verdana" w:hAnsi="Verdana"/>
          <w:sz w:val="20"/>
          <w:szCs w:val="20"/>
          <w:lang w:val="ru-RU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1D0FC4" w:rsidRDefault="001D0FC4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„БУЛ ФИТО ОЙЛС” АД</w:t>
      </w:r>
    </w:p>
    <w:p w:rsidR="001D0FC4" w:rsidRPr="007D4FF0" w:rsidRDefault="001D0FC4" w:rsidP="006C0EC4">
      <w:pPr>
        <w:ind w:right="240"/>
        <w:jc w:val="both"/>
        <w:rPr>
          <w:rFonts w:ascii="Verdana" w:hAnsi="Verdana"/>
          <w:b/>
          <w:lang w:val="bg-BG"/>
        </w:rPr>
      </w:pPr>
      <w:r w:rsidRPr="00364678">
        <w:rPr>
          <w:rFonts w:ascii="Verdana" w:hAnsi="Verdana"/>
          <w:b/>
        </w:rPr>
        <w:t xml:space="preserve">гр. </w:t>
      </w:r>
      <w:r>
        <w:rPr>
          <w:rFonts w:ascii="Verdana" w:hAnsi="Verdana"/>
          <w:b/>
          <w:lang w:val="bg-BG"/>
        </w:rPr>
        <w:t>София</w:t>
      </w:r>
      <w:r w:rsidRPr="00364678">
        <w:rPr>
          <w:rFonts w:ascii="Verdana" w:hAnsi="Verdana"/>
          <w:b/>
        </w:rPr>
        <w:t>,</w:t>
      </w:r>
      <w:r>
        <w:rPr>
          <w:rFonts w:ascii="Verdana" w:hAnsi="Verdana"/>
          <w:b/>
          <w:lang w:val="bg-BG"/>
        </w:rPr>
        <w:t xml:space="preserve"> ул</w:t>
      </w:r>
      <w:r w:rsidRPr="00364678">
        <w:rPr>
          <w:rFonts w:ascii="Verdana" w:hAnsi="Verdana"/>
          <w:b/>
        </w:rPr>
        <w:t xml:space="preserve">. </w:t>
      </w:r>
      <w:r>
        <w:rPr>
          <w:rFonts w:ascii="Verdana" w:hAnsi="Verdana"/>
          <w:b/>
          <w:lang w:val="bg-BG"/>
        </w:rPr>
        <w:t>„Твърдишки проход” № 23, офис 4</w:t>
      </w:r>
    </w:p>
    <w:p w:rsidR="001D0FC4" w:rsidRDefault="001D0FC4" w:rsidP="006C0EC4">
      <w:pPr>
        <w:ind w:right="240"/>
        <w:jc w:val="both"/>
        <w:rPr>
          <w:rFonts w:ascii="Verdana" w:hAnsi="Verdana"/>
          <w:b/>
          <w:lang w:val="bg-BG"/>
        </w:rPr>
      </w:pPr>
    </w:p>
    <w:p w:rsidR="001D0FC4" w:rsidRDefault="001D0FC4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Брезово</w:t>
      </w:r>
    </w:p>
    <w:p w:rsidR="001D0FC4" w:rsidRPr="00516466" w:rsidRDefault="001D0FC4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Зелениково</w:t>
      </w:r>
    </w:p>
    <w:p w:rsidR="001D0FC4" w:rsidRPr="00FE15D3" w:rsidRDefault="001D0FC4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FE15D3">
        <w:rPr>
          <w:rFonts w:ascii="Verdana" w:hAnsi="Verdana"/>
          <w:b/>
          <w:color w:val="808080"/>
          <w:lang w:val="ru-RU"/>
        </w:rPr>
        <w:t>БД ИБР гр. Пловдив</w:t>
      </w:r>
    </w:p>
    <w:p w:rsidR="001D0FC4" w:rsidRPr="00516466" w:rsidRDefault="001D0FC4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D0FC4" w:rsidRPr="00486507" w:rsidRDefault="001D0FC4" w:rsidP="005F57CB">
      <w:pPr>
        <w:pStyle w:val="BodyTextIndent"/>
        <w:ind w:left="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ru-RU"/>
        </w:rPr>
        <w:t>Относно:</w:t>
      </w:r>
      <w:r w:rsidRPr="00516466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ОВОС-1126</w:t>
      </w:r>
      <w:r w:rsidRPr="00516466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16</w:t>
      </w:r>
      <w:r w:rsidRPr="00516466">
        <w:rPr>
          <w:rFonts w:ascii="Verdana" w:hAnsi="Verdana"/>
          <w:bCs/>
          <w:lang w:val="bg-BG"/>
        </w:rPr>
        <w:t>.07.2013 г.</w:t>
      </w:r>
      <w:r w:rsidRPr="00516466">
        <w:rPr>
          <w:rFonts w:ascii="Verdana" w:hAnsi="Verdana"/>
          <w:lang w:val="ru-RU"/>
        </w:rPr>
        <w:t xml:space="preserve">  за инвестиционно предложение /ИП/</w:t>
      </w:r>
      <w:r w:rsidRPr="00516466">
        <w:rPr>
          <w:rStyle w:val="BodyTextChar"/>
          <w:rFonts w:ascii="Verdana" w:hAnsi="Verdana"/>
        </w:rPr>
        <w:t>:</w:t>
      </w:r>
      <w:r w:rsidRPr="00516466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Изграждане на нова сграда за съхранение на лесно запалими течности</w:t>
      </w:r>
      <w:r w:rsidRPr="00555E33">
        <w:rPr>
          <w:rFonts w:ascii="Verdana" w:hAnsi="Verdana"/>
          <w:b/>
          <w:lang w:val="bg-BG"/>
        </w:rPr>
        <w:t>”</w:t>
      </w:r>
      <w:r w:rsidRPr="00555E33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в УПИ 284001-146001</w:t>
      </w:r>
      <w:r>
        <w:rPr>
          <w:rFonts w:ascii="Verdana" w:hAnsi="Verdana"/>
          <w:bCs/>
          <w:lang w:val="bg-BG"/>
        </w:rPr>
        <w:t xml:space="preserve"> в землище на с. Зелениково, община Брезово.</w:t>
      </w:r>
    </w:p>
    <w:p w:rsidR="001D0FC4" w:rsidRDefault="001D0FC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D0FC4" w:rsidRDefault="001D0FC4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D0FC4" w:rsidRPr="00516466" w:rsidRDefault="001D0FC4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D0FC4" w:rsidRPr="00516466" w:rsidRDefault="001D0FC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D0FC4" w:rsidRPr="00516466" w:rsidRDefault="001D0FC4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D0FC4" w:rsidRPr="00516466" w:rsidRDefault="001D0FC4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D0FC4" w:rsidRPr="00516466" w:rsidRDefault="001D0FC4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я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Кмет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Брезово и с. Зелениково</w:t>
      </w:r>
      <w:r>
        <w:rPr>
          <w:rFonts w:ascii="Verdana" w:hAnsi="Verdana"/>
          <w:bCs/>
        </w:rPr>
        <w:t>.</w:t>
      </w:r>
    </w:p>
    <w:p w:rsidR="001D0FC4" w:rsidRPr="00516466" w:rsidRDefault="001D0FC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D0FC4" w:rsidRPr="00516466" w:rsidRDefault="001D0FC4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1D0FC4" w:rsidRPr="00516466" w:rsidRDefault="001D0FC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D0FC4" w:rsidRPr="00516466" w:rsidRDefault="001D0FC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D0FC4" w:rsidRPr="00516466" w:rsidRDefault="001D0FC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D0FC4" w:rsidRPr="00516466" w:rsidRDefault="001D0FC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D0FC4" w:rsidRPr="00516466" w:rsidRDefault="001D0FC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D0FC4" w:rsidRPr="00516466" w:rsidRDefault="001D0FC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нвестиционно</w:t>
      </w:r>
      <w:r w:rsidRPr="00516466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lang w:val="ru-RU"/>
        </w:rPr>
        <w:t>предложение</w:t>
      </w:r>
      <w:r w:rsidRPr="00516466">
        <w:rPr>
          <w:rFonts w:ascii="Verdana" w:hAnsi="Verdana"/>
          <w:lang w:val="bg-BG"/>
        </w:rPr>
        <w:t xml:space="preserve"> попада в обхвата на </w:t>
      </w:r>
      <w:r w:rsidRPr="00516466">
        <w:rPr>
          <w:rFonts w:ascii="Verdana" w:hAnsi="Verdana"/>
          <w:lang w:val="ru-RU"/>
        </w:rPr>
        <w:t>чл.2 ал. 1 т.1 от Наредба</w:t>
      </w:r>
      <w:r w:rsidRPr="00516466">
        <w:rPr>
          <w:rFonts w:ascii="Verdana" w:hAnsi="Verdana"/>
          <w:lang w:val="bg-BG"/>
        </w:rPr>
        <w:t>та за ОС и</w:t>
      </w:r>
      <w:r w:rsidRPr="00516466">
        <w:rPr>
          <w:rFonts w:ascii="Verdana" w:hAnsi="Verdana"/>
          <w:lang w:val="ru-RU"/>
        </w:rPr>
        <w:t xml:space="preserve"> подлежи на </w:t>
      </w:r>
      <w:r w:rsidRPr="00516466">
        <w:rPr>
          <w:rFonts w:ascii="Verdana" w:hAnsi="Verdana"/>
          <w:lang w:val="bg-BG"/>
        </w:rPr>
        <w:t xml:space="preserve">процедура  по </w:t>
      </w:r>
      <w:r w:rsidRPr="00516466">
        <w:rPr>
          <w:rFonts w:ascii="Verdana" w:hAnsi="Verdana"/>
          <w:b/>
          <w:lang w:val="ru-RU"/>
        </w:rPr>
        <w:t>оценка за съвместимост</w:t>
      </w:r>
      <w:r w:rsidRPr="00516466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51646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0000443 „Река Омуровска</w:t>
      </w:r>
      <w:r w:rsidRPr="00516466">
        <w:rPr>
          <w:rFonts w:ascii="Verdana" w:hAnsi="Verdana"/>
          <w:b/>
          <w:lang w:val="ru-RU"/>
        </w:rPr>
        <w:t xml:space="preserve">”.  </w:t>
      </w:r>
      <w:r w:rsidRPr="0051646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516466">
        <w:rPr>
          <w:rFonts w:ascii="Verdana" w:hAnsi="Verdana"/>
          <w:b/>
          <w:lang w:val="ru-RU"/>
        </w:rPr>
        <w:t>информация на хартиен и цифров носител</w:t>
      </w:r>
      <w:r w:rsidRPr="00516466">
        <w:rPr>
          <w:rFonts w:ascii="Verdana" w:hAnsi="Verdana"/>
          <w:lang w:val="ru-RU"/>
        </w:rPr>
        <w:t>, съобразена с изискванията на чл. 10 от Наредбата</w:t>
      </w:r>
      <w:r w:rsidRPr="00516466">
        <w:rPr>
          <w:rFonts w:ascii="Verdana" w:hAnsi="Verdana"/>
          <w:lang w:val="bg-BG"/>
        </w:rPr>
        <w:t xml:space="preserve"> за ОС</w:t>
      </w:r>
      <w:r w:rsidRPr="00516466">
        <w:rPr>
          <w:rFonts w:ascii="Verdana" w:hAnsi="Verdana"/>
          <w:lang w:val="ru-RU"/>
        </w:rPr>
        <w:t>.</w:t>
      </w:r>
      <w:r w:rsidRPr="00516466">
        <w:rPr>
          <w:rFonts w:ascii="Verdana" w:hAnsi="Verdana"/>
          <w:b/>
          <w:lang w:val="ru-RU"/>
        </w:rPr>
        <w:t xml:space="preserve"> </w:t>
      </w:r>
    </w:p>
    <w:p w:rsidR="001D0FC4" w:rsidRPr="00516466" w:rsidRDefault="001D0FC4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D0FC4" w:rsidRPr="00516466" w:rsidRDefault="001D0FC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1D0FC4" w:rsidRPr="00516466" w:rsidRDefault="001D0FC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D0FC4" w:rsidRPr="00516466" w:rsidRDefault="001D0FC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D0FC4" w:rsidRPr="00516466" w:rsidRDefault="001D0FC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D0FC4" w:rsidRPr="00516466" w:rsidRDefault="001D0FC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D0FC4" w:rsidRDefault="001D0FC4" w:rsidP="00516466">
      <w:pPr>
        <w:ind w:right="566"/>
        <w:jc w:val="both"/>
        <w:rPr>
          <w:rFonts w:ascii="Verdana" w:hAnsi="Verdana"/>
          <w:lang w:val="ru-RU"/>
        </w:rPr>
      </w:pPr>
    </w:p>
    <w:p w:rsidR="001D0FC4" w:rsidRDefault="001D0FC4" w:rsidP="00516466">
      <w:pPr>
        <w:ind w:right="566"/>
        <w:jc w:val="both"/>
        <w:rPr>
          <w:rFonts w:ascii="Verdana" w:hAnsi="Verdana"/>
          <w:lang w:val="ru-RU"/>
        </w:rPr>
      </w:pPr>
    </w:p>
    <w:p w:rsidR="001D0FC4" w:rsidRPr="00516466" w:rsidRDefault="001D0FC4" w:rsidP="00516466">
      <w:pPr>
        <w:ind w:right="566"/>
        <w:jc w:val="both"/>
        <w:rPr>
          <w:rFonts w:ascii="Verdana" w:hAnsi="Verdana"/>
          <w:lang w:val="ru-RU"/>
        </w:rPr>
      </w:pPr>
    </w:p>
    <w:p w:rsidR="001D0FC4" w:rsidRDefault="001D0FC4" w:rsidP="00A8235E">
      <w:pPr>
        <w:tabs>
          <w:tab w:val="center" w:pos="5040"/>
        </w:tabs>
        <w:spacing w:line="360" w:lineRule="auto"/>
        <w:ind w:right="42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1D0FC4" w:rsidRPr="00321815" w:rsidRDefault="001D0FC4" w:rsidP="00A8235E">
      <w:pPr>
        <w:tabs>
          <w:tab w:val="center" w:pos="5040"/>
        </w:tabs>
        <w:ind w:right="420"/>
        <w:jc w:val="both"/>
        <w:rPr>
          <w:rFonts w:ascii="Verdana" w:hAnsi="Verdana"/>
          <w:bCs/>
          <w:lang w:val="ru-RU"/>
        </w:rPr>
      </w:pPr>
      <w:r w:rsidRPr="00321815">
        <w:rPr>
          <w:rFonts w:ascii="Verdana" w:hAnsi="Verdana"/>
          <w:b/>
          <w:lang w:val="ru-RU"/>
        </w:rPr>
        <w:t>/инж</w:t>
      </w:r>
      <w:r w:rsidRPr="00321815">
        <w:rPr>
          <w:rFonts w:ascii="Verdana" w:hAnsi="Verdana"/>
          <w:lang w:val="ru-RU"/>
        </w:rPr>
        <w:t xml:space="preserve">. </w:t>
      </w:r>
      <w:r w:rsidRPr="00321815">
        <w:rPr>
          <w:rFonts w:ascii="Verdana" w:hAnsi="Verdana"/>
          <w:b/>
          <w:lang w:val="ru-RU"/>
        </w:rPr>
        <w:t>ВАЛЯ  АТАНАСОВА</w:t>
      </w:r>
      <w:r w:rsidRPr="00321815">
        <w:rPr>
          <w:rFonts w:ascii="Verdana" w:hAnsi="Verdana"/>
          <w:lang w:val="ru-RU"/>
        </w:rPr>
        <w:t xml:space="preserve">/ </w:t>
      </w:r>
      <w:r w:rsidRPr="00321815">
        <w:rPr>
          <w:rFonts w:ascii="Verdana" w:hAnsi="Verdana"/>
          <w:bCs/>
          <w:lang w:val="ru-RU"/>
        </w:rPr>
        <w:t xml:space="preserve">    </w:t>
      </w:r>
    </w:p>
    <w:p w:rsidR="001D0FC4" w:rsidRPr="00C6711F" w:rsidRDefault="001D0FC4" w:rsidP="00A8235E">
      <w:pPr>
        <w:tabs>
          <w:tab w:val="center" w:pos="5040"/>
        </w:tabs>
        <w:ind w:right="420" w:hanging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bCs/>
          <w:sz w:val="18"/>
          <w:szCs w:val="18"/>
          <w:lang w:val="ru-RU"/>
        </w:rPr>
        <w:t xml:space="preserve">      </w:t>
      </w:r>
      <w:r w:rsidRPr="00321815">
        <w:rPr>
          <w:rFonts w:ascii="Verdana" w:hAnsi="Verdana"/>
          <w:bCs/>
          <w:sz w:val="18"/>
          <w:szCs w:val="18"/>
          <w:lang w:val="ru-RU"/>
        </w:rPr>
        <w:t>Директор</w:t>
      </w:r>
      <w:r w:rsidRPr="00321815">
        <w:rPr>
          <w:rFonts w:ascii="Verdana" w:hAnsi="Verdana"/>
          <w:sz w:val="18"/>
          <w:szCs w:val="18"/>
          <w:lang w:val="ru-RU"/>
        </w:rPr>
        <w:t xml:space="preserve">   </w:t>
      </w:r>
      <w:r w:rsidRPr="00C6711F">
        <w:rPr>
          <w:rFonts w:ascii="Verdana" w:hAnsi="Verdana"/>
          <w:sz w:val="18"/>
          <w:szCs w:val="18"/>
          <w:lang w:val="bg-BG"/>
        </w:rPr>
        <w:t xml:space="preserve">на Регионална инспекция </w:t>
      </w:r>
    </w:p>
    <w:p w:rsidR="001D0FC4" w:rsidRDefault="001D0FC4" w:rsidP="00A8235E">
      <w:pPr>
        <w:pStyle w:val="Footer"/>
        <w:ind w:right="420"/>
        <w:jc w:val="both"/>
        <w:rPr>
          <w:rFonts w:ascii="Verdana" w:hAnsi="Verdana"/>
          <w:sz w:val="18"/>
          <w:szCs w:val="18"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>по околната среда и водите - Пловдив</w:t>
      </w:r>
      <w:r w:rsidRPr="00321815">
        <w:rPr>
          <w:rFonts w:ascii="Verdana" w:hAnsi="Verdana"/>
          <w:sz w:val="18"/>
          <w:szCs w:val="18"/>
          <w:lang w:val="ru-RU"/>
        </w:rPr>
        <w:t xml:space="preserve">  </w:t>
      </w:r>
    </w:p>
    <w:p w:rsidR="001D0FC4" w:rsidRDefault="001D0FC4" w:rsidP="004E33EB">
      <w:pPr>
        <w:pStyle w:val="Footer"/>
        <w:ind w:left="-540"/>
        <w:jc w:val="both"/>
        <w:rPr>
          <w:rFonts w:ascii="Verdana" w:hAnsi="Verdana"/>
          <w:bCs/>
          <w:lang w:val="bg-BG"/>
        </w:rPr>
      </w:pPr>
    </w:p>
    <w:p w:rsidR="001D0FC4" w:rsidRDefault="001D0FC4" w:rsidP="004E33EB">
      <w:pPr>
        <w:pStyle w:val="Footer"/>
        <w:ind w:left="-540"/>
        <w:jc w:val="both"/>
        <w:rPr>
          <w:rFonts w:ascii="Verdana" w:hAnsi="Verdana"/>
          <w:bCs/>
          <w:lang w:val="bg-BG"/>
        </w:rPr>
      </w:pPr>
    </w:p>
    <w:p w:rsidR="001D0FC4" w:rsidRDefault="001D0FC4" w:rsidP="004E33EB">
      <w:pPr>
        <w:pStyle w:val="Footer"/>
        <w:ind w:left="-540"/>
        <w:jc w:val="both"/>
        <w:rPr>
          <w:rFonts w:ascii="Verdana" w:hAnsi="Verdana"/>
          <w:bCs/>
          <w:lang w:val="bg-BG"/>
        </w:rPr>
      </w:pPr>
    </w:p>
    <w:p w:rsidR="001D0FC4" w:rsidRPr="00516466" w:rsidRDefault="001D0FC4" w:rsidP="004E33EB">
      <w:pPr>
        <w:pStyle w:val="Footer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D0FC4" w:rsidRDefault="001D0FC4" w:rsidP="00555E33">
      <w:pPr>
        <w:pStyle w:val="Footer"/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</w:p>
    <w:p w:rsidR="001D0FC4" w:rsidRPr="007C5D47" w:rsidRDefault="001D0FC4" w:rsidP="00280972">
      <w:pPr>
        <w:pStyle w:val="Footer"/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1D0FC4" w:rsidRPr="00516466" w:rsidRDefault="001D0FC4" w:rsidP="00513BA5">
      <w:pPr>
        <w:pStyle w:val="Footer"/>
        <w:ind w:left="-540"/>
        <w:jc w:val="both"/>
        <w:rPr>
          <w:rFonts w:ascii="Verdana" w:hAnsi="Verdana"/>
          <w:bCs/>
        </w:rPr>
      </w:pPr>
    </w:p>
    <w:sectPr w:rsidR="001D0FC4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FC4" w:rsidRDefault="001D0FC4">
      <w:r>
        <w:separator/>
      </w:r>
    </w:p>
  </w:endnote>
  <w:endnote w:type="continuationSeparator" w:id="0">
    <w:p w:rsidR="001D0FC4" w:rsidRDefault="001D0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FC4" w:rsidRDefault="001D0FC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1D0FC4" w:rsidRDefault="001D0FC4" w:rsidP="0022049F">
                <w:pPr>
                  <w:jc w:val="both"/>
                </w:pPr>
                <w:r w:rsidRPr="00E24AAB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D0FC4" w:rsidRPr="009463AE" w:rsidRDefault="001D0FC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D0FC4" w:rsidRDefault="001D0FC4" w:rsidP="0022049F">
    <w:pPr>
      <w:pStyle w:val="Footer"/>
      <w:jc w:val="center"/>
      <w:rPr>
        <w:lang w:val="bg-BG"/>
      </w:rPr>
    </w:pPr>
  </w:p>
  <w:p w:rsidR="001D0FC4" w:rsidRPr="009463AE" w:rsidRDefault="001D0FC4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FC4" w:rsidRDefault="001D0FC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1D0FC4" w:rsidRDefault="001D0FC4" w:rsidP="0022049F">
                <w:pPr>
                  <w:jc w:val="both"/>
                </w:pPr>
                <w:r w:rsidRPr="00E24AAB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D0FC4" w:rsidRPr="009463AE" w:rsidRDefault="001D0FC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D0FC4" w:rsidRDefault="001D0FC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FC4" w:rsidRDefault="001D0FC4">
      <w:r>
        <w:separator/>
      </w:r>
    </w:p>
  </w:footnote>
  <w:footnote w:type="continuationSeparator" w:id="0">
    <w:p w:rsidR="001D0FC4" w:rsidRDefault="001D0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FC4" w:rsidRPr="005B69F7" w:rsidRDefault="001D0FC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D0FC4" w:rsidRPr="005B69F7" w:rsidRDefault="001D0FC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D0FC4" w:rsidRPr="003106F6" w:rsidRDefault="001D0FC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D0FC4" w:rsidRPr="00ED1377" w:rsidRDefault="001D0FC4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F4E"/>
    <w:rsid w:val="000039A4"/>
    <w:rsid w:val="00007201"/>
    <w:rsid w:val="00007B61"/>
    <w:rsid w:val="000100FD"/>
    <w:rsid w:val="00024F2D"/>
    <w:rsid w:val="00027681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4297"/>
    <w:rsid w:val="00066F4E"/>
    <w:rsid w:val="00070191"/>
    <w:rsid w:val="00072B70"/>
    <w:rsid w:val="000775A9"/>
    <w:rsid w:val="00084119"/>
    <w:rsid w:val="0008435F"/>
    <w:rsid w:val="0008684E"/>
    <w:rsid w:val="000904AF"/>
    <w:rsid w:val="000931B0"/>
    <w:rsid w:val="000A4ED5"/>
    <w:rsid w:val="000C5FF0"/>
    <w:rsid w:val="000C6791"/>
    <w:rsid w:val="000D6108"/>
    <w:rsid w:val="000D7920"/>
    <w:rsid w:val="000E5271"/>
    <w:rsid w:val="000E60D9"/>
    <w:rsid w:val="000F09E5"/>
    <w:rsid w:val="000F7669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3303"/>
    <w:rsid w:val="001D0FC4"/>
    <w:rsid w:val="001E121D"/>
    <w:rsid w:val="001E1D29"/>
    <w:rsid w:val="001E2879"/>
    <w:rsid w:val="001E2CB3"/>
    <w:rsid w:val="001E7413"/>
    <w:rsid w:val="0020273B"/>
    <w:rsid w:val="00203694"/>
    <w:rsid w:val="0021664C"/>
    <w:rsid w:val="00216C70"/>
    <w:rsid w:val="002173EC"/>
    <w:rsid w:val="00217A52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55CA2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40DF"/>
    <w:rsid w:val="002A780C"/>
    <w:rsid w:val="002A7C03"/>
    <w:rsid w:val="002A7C06"/>
    <w:rsid w:val="002B02B2"/>
    <w:rsid w:val="002C24D4"/>
    <w:rsid w:val="002C2B66"/>
    <w:rsid w:val="002C715F"/>
    <w:rsid w:val="002D00E0"/>
    <w:rsid w:val="002D0348"/>
    <w:rsid w:val="002D2A56"/>
    <w:rsid w:val="002D59FE"/>
    <w:rsid w:val="002D716C"/>
    <w:rsid w:val="002E4040"/>
    <w:rsid w:val="002F64C5"/>
    <w:rsid w:val="003049B9"/>
    <w:rsid w:val="00306C68"/>
    <w:rsid w:val="003106F6"/>
    <w:rsid w:val="00320E6B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A9B"/>
    <w:rsid w:val="00383E59"/>
    <w:rsid w:val="003A61A5"/>
    <w:rsid w:val="003A7704"/>
    <w:rsid w:val="003B060C"/>
    <w:rsid w:val="003B13CA"/>
    <w:rsid w:val="003B3F19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2457C"/>
    <w:rsid w:val="00425B06"/>
    <w:rsid w:val="00433B0C"/>
    <w:rsid w:val="0044287A"/>
    <w:rsid w:val="00454502"/>
    <w:rsid w:val="004572F6"/>
    <w:rsid w:val="00471D02"/>
    <w:rsid w:val="00472077"/>
    <w:rsid w:val="00476CD6"/>
    <w:rsid w:val="00477885"/>
    <w:rsid w:val="00486462"/>
    <w:rsid w:val="00486507"/>
    <w:rsid w:val="00492717"/>
    <w:rsid w:val="004959B9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437B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5BB1"/>
    <w:rsid w:val="0066710B"/>
    <w:rsid w:val="00674FFA"/>
    <w:rsid w:val="00675EAE"/>
    <w:rsid w:val="00681A5A"/>
    <w:rsid w:val="0068301B"/>
    <w:rsid w:val="00690E40"/>
    <w:rsid w:val="00692FD0"/>
    <w:rsid w:val="00693037"/>
    <w:rsid w:val="00695B21"/>
    <w:rsid w:val="006A1C96"/>
    <w:rsid w:val="006A266E"/>
    <w:rsid w:val="006C0EC4"/>
    <w:rsid w:val="006C4781"/>
    <w:rsid w:val="006C49D7"/>
    <w:rsid w:val="006D09FC"/>
    <w:rsid w:val="006D1C91"/>
    <w:rsid w:val="006D7701"/>
    <w:rsid w:val="006E28CD"/>
    <w:rsid w:val="006E68BC"/>
    <w:rsid w:val="006F27D9"/>
    <w:rsid w:val="006F638C"/>
    <w:rsid w:val="00700808"/>
    <w:rsid w:val="00702AA5"/>
    <w:rsid w:val="0070397E"/>
    <w:rsid w:val="00705C3B"/>
    <w:rsid w:val="00711E7A"/>
    <w:rsid w:val="00732774"/>
    <w:rsid w:val="00737C2D"/>
    <w:rsid w:val="007414C0"/>
    <w:rsid w:val="007513EC"/>
    <w:rsid w:val="007521B3"/>
    <w:rsid w:val="00756A30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441"/>
    <w:rsid w:val="007A19F6"/>
    <w:rsid w:val="007B4353"/>
    <w:rsid w:val="007B4A8B"/>
    <w:rsid w:val="007C5D47"/>
    <w:rsid w:val="007D13F0"/>
    <w:rsid w:val="007D24B2"/>
    <w:rsid w:val="007D4FF0"/>
    <w:rsid w:val="007F2931"/>
    <w:rsid w:val="007F4657"/>
    <w:rsid w:val="00800B71"/>
    <w:rsid w:val="00814156"/>
    <w:rsid w:val="00814558"/>
    <w:rsid w:val="00815FC9"/>
    <w:rsid w:val="00817645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34F0"/>
    <w:rsid w:val="008A4F68"/>
    <w:rsid w:val="008A7009"/>
    <w:rsid w:val="008B219A"/>
    <w:rsid w:val="008B28DB"/>
    <w:rsid w:val="008B5AFA"/>
    <w:rsid w:val="008B5C25"/>
    <w:rsid w:val="008C6ACE"/>
    <w:rsid w:val="008D4045"/>
    <w:rsid w:val="008D4916"/>
    <w:rsid w:val="008E3C50"/>
    <w:rsid w:val="008E4D59"/>
    <w:rsid w:val="008F0B72"/>
    <w:rsid w:val="008F1D6E"/>
    <w:rsid w:val="008F303B"/>
    <w:rsid w:val="008F4840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54"/>
    <w:rsid w:val="009565A3"/>
    <w:rsid w:val="00956C66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E17C9"/>
    <w:rsid w:val="00A0273D"/>
    <w:rsid w:val="00A06685"/>
    <w:rsid w:val="00A06CFC"/>
    <w:rsid w:val="00A31458"/>
    <w:rsid w:val="00A328B3"/>
    <w:rsid w:val="00A340FE"/>
    <w:rsid w:val="00A448AE"/>
    <w:rsid w:val="00A46FDC"/>
    <w:rsid w:val="00A476BC"/>
    <w:rsid w:val="00A51CE0"/>
    <w:rsid w:val="00A763AD"/>
    <w:rsid w:val="00A80AC2"/>
    <w:rsid w:val="00A8235E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577D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307F2"/>
    <w:rsid w:val="00B33098"/>
    <w:rsid w:val="00B36B8A"/>
    <w:rsid w:val="00B42121"/>
    <w:rsid w:val="00B457FF"/>
    <w:rsid w:val="00B50A52"/>
    <w:rsid w:val="00B6034C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C2769"/>
    <w:rsid w:val="00BC3313"/>
    <w:rsid w:val="00BC6140"/>
    <w:rsid w:val="00BD3201"/>
    <w:rsid w:val="00BD6F32"/>
    <w:rsid w:val="00BE468C"/>
    <w:rsid w:val="00BF4F84"/>
    <w:rsid w:val="00C01ADC"/>
    <w:rsid w:val="00C02C90"/>
    <w:rsid w:val="00C0377B"/>
    <w:rsid w:val="00C03BE2"/>
    <w:rsid w:val="00C05CF2"/>
    <w:rsid w:val="00C0795C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5275"/>
    <w:rsid w:val="00D16EAD"/>
    <w:rsid w:val="00D17C8B"/>
    <w:rsid w:val="00D20C05"/>
    <w:rsid w:val="00D2322D"/>
    <w:rsid w:val="00D26A6C"/>
    <w:rsid w:val="00D31B84"/>
    <w:rsid w:val="00D33A9B"/>
    <w:rsid w:val="00D40692"/>
    <w:rsid w:val="00D408FC"/>
    <w:rsid w:val="00D41294"/>
    <w:rsid w:val="00D44CD8"/>
    <w:rsid w:val="00D450FA"/>
    <w:rsid w:val="00D57BBF"/>
    <w:rsid w:val="00D57F58"/>
    <w:rsid w:val="00D60FE9"/>
    <w:rsid w:val="00D643B5"/>
    <w:rsid w:val="00D65E76"/>
    <w:rsid w:val="00D70732"/>
    <w:rsid w:val="00D711A6"/>
    <w:rsid w:val="00D76D3A"/>
    <w:rsid w:val="00D77ABA"/>
    <w:rsid w:val="00D8478C"/>
    <w:rsid w:val="00D90E42"/>
    <w:rsid w:val="00DA011B"/>
    <w:rsid w:val="00DA0393"/>
    <w:rsid w:val="00DA42EA"/>
    <w:rsid w:val="00DB1E8A"/>
    <w:rsid w:val="00DB2C38"/>
    <w:rsid w:val="00DB2D37"/>
    <w:rsid w:val="00DB3CE8"/>
    <w:rsid w:val="00DB5D15"/>
    <w:rsid w:val="00DC3E94"/>
    <w:rsid w:val="00DD0567"/>
    <w:rsid w:val="00DD2398"/>
    <w:rsid w:val="00DD2800"/>
    <w:rsid w:val="00DE0A0C"/>
    <w:rsid w:val="00DE3DE0"/>
    <w:rsid w:val="00DE70F7"/>
    <w:rsid w:val="00DF5854"/>
    <w:rsid w:val="00DF6676"/>
    <w:rsid w:val="00E047DB"/>
    <w:rsid w:val="00E152B3"/>
    <w:rsid w:val="00E21862"/>
    <w:rsid w:val="00E24AAB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5868"/>
    <w:rsid w:val="00E75BF3"/>
    <w:rsid w:val="00E77288"/>
    <w:rsid w:val="00E90CAB"/>
    <w:rsid w:val="00E95C8D"/>
    <w:rsid w:val="00E97186"/>
    <w:rsid w:val="00EA00EA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55DE"/>
    <w:rsid w:val="00F1616A"/>
    <w:rsid w:val="00F206D9"/>
    <w:rsid w:val="00F21202"/>
    <w:rsid w:val="00F23BB6"/>
    <w:rsid w:val="00F25E0D"/>
    <w:rsid w:val="00F360F2"/>
    <w:rsid w:val="00F4519A"/>
    <w:rsid w:val="00F601E3"/>
    <w:rsid w:val="00F6298A"/>
    <w:rsid w:val="00F64EE1"/>
    <w:rsid w:val="00F74AA2"/>
    <w:rsid w:val="00F75B71"/>
    <w:rsid w:val="00F94B8F"/>
    <w:rsid w:val="00FA080C"/>
    <w:rsid w:val="00FA431C"/>
    <w:rsid w:val="00FB1A28"/>
    <w:rsid w:val="00FB4C34"/>
    <w:rsid w:val="00FC3ABA"/>
    <w:rsid w:val="00FC3E8D"/>
    <w:rsid w:val="00FC767E"/>
    <w:rsid w:val="00FD403A"/>
    <w:rsid w:val="00FD48E3"/>
    <w:rsid w:val="00FD7510"/>
    <w:rsid w:val="00FD7F60"/>
    <w:rsid w:val="00FE15D3"/>
    <w:rsid w:val="00FE5A4B"/>
    <w:rsid w:val="00FF0683"/>
    <w:rsid w:val="00FF1556"/>
    <w:rsid w:val="00FF523B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8235E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1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617</Words>
  <Characters>3518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Staneva</cp:lastModifiedBy>
  <cp:revision>14</cp:revision>
  <cp:lastPrinted>2013-07-29T06:37:00Z</cp:lastPrinted>
  <dcterms:created xsi:type="dcterms:W3CDTF">2013-07-29T06:22:00Z</dcterms:created>
  <dcterms:modified xsi:type="dcterms:W3CDTF">2013-07-29T06:38:00Z</dcterms:modified>
</cp:coreProperties>
</file>